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FRETHE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Dec.1418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St.Osyth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Essex,</w:t>
      </w:r>
    </w:p>
    <w:p w:rsid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Howse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042CF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3)</w:t>
      </w:r>
    </w:p>
    <w:p w:rsid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6D60" w:rsidRPr="00066D60" w:rsidRDefault="00066D60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October 2015</w:t>
      </w:r>
      <w:bookmarkStart w:id="0" w:name="_GoBack"/>
      <w:bookmarkEnd w:id="0"/>
    </w:p>
    <w:sectPr w:rsidR="00066D60" w:rsidRPr="00066D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D60" w:rsidRDefault="00066D60" w:rsidP="00564E3C">
      <w:pPr>
        <w:spacing w:after="0" w:line="240" w:lineRule="auto"/>
      </w:pPr>
      <w:r>
        <w:separator/>
      </w:r>
    </w:p>
  </w:endnote>
  <w:endnote w:type="continuationSeparator" w:id="0">
    <w:p w:rsidR="00066D60" w:rsidRDefault="00066D6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66D60">
      <w:rPr>
        <w:rFonts w:ascii="Times New Roman" w:hAnsi="Times New Roman" w:cs="Times New Roman"/>
        <w:noProof/>
        <w:sz w:val="24"/>
        <w:szCs w:val="24"/>
      </w:rPr>
      <w:t>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D60" w:rsidRDefault="00066D60" w:rsidP="00564E3C">
      <w:pPr>
        <w:spacing w:after="0" w:line="240" w:lineRule="auto"/>
      </w:pPr>
      <w:r>
        <w:separator/>
      </w:r>
    </w:p>
  </w:footnote>
  <w:footnote w:type="continuationSeparator" w:id="0">
    <w:p w:rsidR="00066D60" w:rsidRDefault="00066D6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D60"/>
    <w:rsid w:val="00066D6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66951"/>
  <w15:chartTrackingRefBased/>
  <w15:docId w15:val="{D64335B6-824F-4FBF-BB7E-E54E083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66D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2015-10-03T10:43:00Z</dcterms:created>
  <dcterms:modified xsi:type="dcterms:W3CDTF">2015-10-03T10:45:00Z</dcterms:modified>
</cp:coreProperties>
</file>